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283230A7" w:rsidR="00D47896" w:rsidRPr="007F5EAA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7F5EAA">
        <w:rPr>
          <w:rFonts w:asciiTheme="minorHAnsi" w:hAnsiTheme="minorHAnsi" w:cstheme="minorHAnsi"/>
          <w:sz w:val="20"/>
          <w:szCs w:val="20"/>
        </w:rPr>
        <w:t>OBR-2</w:t>
      </w:r>
    </w:p>
    <w:p w14:paraId="424DC48C" w14:textId="77777777" w:rsidR="009B0553" w:rsidRPr="007F5EAA" w:rsidRDefault="009B0553" w:rsidP="009B055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F5EAA">
        <w:rPr>
          <w:rFonts w:asciiTheme="minorHAnsi" w:hAnsiTheme="minorHAnsi" w:cstheme="minorHAnsi"/>
          <w:b/>
          <w:sz w:val="20"/>
          <w:szCs w:val="20"/>
        </w:rPr>
        <w:t>PREDRAČUN</w:t>
      </w:r>
    </w:p>
    <w:p w14:paraId="787D04C0" w14:textId="77777777" w:rsidR="00D47896" w:rsidRPr="007F5EAA" w:rsidRDefault="00D47896" w:rsidP="00D47896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B0553" w:rsidRPr="007F5EAA" w14:paraId="4DED5532" w14:textId="77777777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9EEBE58" w14:textId="77777777" w:rsidR="009B0553" w:rsidRPr="007F5EAA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768375553" w:edGrp="everyone"/>
        <w:tc>
          <w:tcPr>
            <w:tcW w:w="3306" w:type="pct"/>
            <w:shd w:val="clear" w:color="auto" w:fill="auto"/>
            <w:vAlign w:val="center"/>
          </w:tcPr>
          <w:p w14:paraId="1708F6B6" w14:textId="77777777" w:rsidR="009B0553" w:rsidRPr="007F5EAA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768375553"/>
          </w:p>
        </w:tc>
      </w:tr>
    </w:tbl>
    <w:p w14:paraId="5FF58A8B" w14:textId="77777777" w:rsidR="0094431C" w:rsidRPr="007F5EAA" w:rsidRDefault="0094431C" w:rsidP="00D47896">
      <w:pPr>
        <w:rPr>
          <w:rFonts w:asciiTheme="minorHAnsi" w:hAnsiTheme="minorHAnsi" w:cstheme="minorHAnsi"/>
          <w:sz w:val="20"/>
          <w:szCs w:val="20"/>
        </w:rPr>
      </w:pPr>
    </w:p>
    <w:p w14:paraId="6836BD1D" w14:textId="0F9E8646" w:rsidR="00672AED" w:rsidRPr="007F5EAA" w:rsidRDefault="00D47896" w:rsidP="00672AED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7F5EAA">
        <w:rPr>
          <w:rFonts w:asciiTheme="minorHAnsi" w:hAnsiTheme="minorHAnsi" w:cstheme="minorHAnsi"/>
          <w:sz w:val="20"/>
          <w:szCs w:val="20"/>
        </w:rPr>
        <w:t>PREDMET JAVNEGA NAROČILA:</w:t>
      </w:r>
      <w:r w:rsidRPr="007F5EA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F5EAA" w:rsidRPr="007F5EAA">
        <w:rPr>
          <w:rFonts w:asciiTheme="minorHAnsi" w:hAnsiTheme="minorHAnsi" w:cstheme="minorHAnsi"/>
          <w:b/>
          <w:sz w:val="20"/>
          <w:szCs w:val="20"/>
        </w:rPr>
        <w:t>Izvedba zamenjave in vzdrževanje ogrevalno hladilnega sistema naročnika, pri kateri se upoštevajo okoljski vidiki</w:t>
      </w:r>
    </w:p>
    <w:p w14:paraId="49D7AF18" w14:textId="4A3EE5ED" w:rsidR="00380F7A" w:rsidRPr="007F5EA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373"/>
        <w:gridCol w:w="175"/>
        <w:gridCol w:w="810"/>
        <w:gridCol w:w="989"/>
        <w:gridCol w:w="1182"/>
        <w:gridCol w:w="706"/>
        <w:gridCol w:w="1274"/>
      </w:tblGrid>
      <w:tr w:rsidR="007579B5" w:rsidRPr="007F5EAA" w14:paraId="7E54C5DB" w14:textId="77777777" w:rsidTr="00D6528D">
        <w:trPr>
          <w:trHeight w:val="283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14:paraId="218293B8" w14:textId="77777777" w:rsidR="007579B5" w:rsidRPr="007F5EAA" w:rsidRDefault="007579B5" w:rsidP="007932D6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548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969AB00" w14:textId="77777777" w:rsidR="007579B5" w:rsidRPr="007F5EAA" w:rsidRDefault="007579B5" w:rsidP="007932D6">
            <w:pPr>
              <w:jc w:val="left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  <w:hideMark/>
          </w:tcPr>
          <w:p w14:paraId="55D1D878" w14:textId="77777777" w:rsidR="007579B5" w:rsidRPr="007F5EAA" w:rsidRDefault="007579B5" w:rsidP="007932D6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14:paraId="6E6A59A5" w14:textId="77777777" w:rsidR="007579B5" w:rsidRPr="007F5EAA" w:rsidRDefault="007579B5" w:rsidP="007932D6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14:paraId="00FDF7EC" w14:textId="77777777" w:rsidR="007579B5" w:rsidRPr="007F5EAA" w:rsidRDefault="007579B5" w:rsidP="007932D6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14:paraId="2A1CB848" w14:textId="77777777" w:rsidR="007579B5" w:rsidRPr="007F5EAA" w:rsidRDefault="007579B5" w:rsidP="007932D6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2AD667B1" w14:textId="77777777" w:rsidR="007579B5" w:rsidRPr="007F5EAA" w:rsidRDefault="007579B5" w:rsidP="007932D6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7579B5" w:rsidRPr="007F5EAA" w14:paraId="05D976E4" w14:textId="77777777" w:rsidTr="00D6528D">
        <w:trPr>
          <w:trHeight w:val="283"/>
        </w:trPr>
        <w:tc>
          <w:tcPr>
            <w:tcW w:w="9077" w:type="dxa"/>
            <w:gridSpan w:val="8"/>
            <w:shd w:val="clear" w:color="auto" w:fill="DBE5F1" w:themeFill="accent1" w:themeFillTint="33"/>
            <w:vAlign w:val="center"/>
          </w:tcPr>
          <w:p w14:paraId="15374EDF" w14:textId="77777777" w:rsidR="007579B5" w:rsidRPr="007F5EAA" w:rsidRDefault="007579B5" w:rsidP="007932D6">
            <w:pPr>
              <w:jc w:val="left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D6528D" w:rsidRPr="007F5EAA" w14:paraId="54FB305C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6CA07DFC" w14:textId="691B6BCE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40E2E78" w14:textId="0EBA331D" w:rsidR="00D6528D" w:rsidRDefault="00D6528D" w:rsidP="00D6528D">
            <w:pPr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Skupno (glej 70-1 20 Popis AKOS)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14:paraId="0F19B09A" w14:textId="23AD6BAA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798B2D9" w14:textId="4F0823FC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bookmarkStart w:id="0" w:name="_GoBack"/>
        <w:permStart w:id="774047321" w:edGrp="everyone"/>
        <w:tc>
          <w:tcPr>
            <w:tcW w:w="1182" w:type="dxa"/>
            <w:shd w:val="clear" w:color="auto" w:fill="auto"/>
            <w:vAlign w:val="center"/>
          </w:tcPr>
          <w:p w14:paraId="681223CB" w14:textId="25D7A90D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bookmarkEnd w:id="0"/>
            <w:permEnd w:id="774047321"/>
          </w:p>
        </w:tc>
        <w:tc>
          <w:tcPr>
            <w:tcW w:w="706" w:type="dxa"/>
            <w:shd w:val="clear" w:color="auto" w:fill="auto"/>
            <w:vAlign w:val="center"/>
          </w:tcPr>
          <w:p w14:paraId="1AF41158" w14:textId="5D7D1FA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23733299" w:edGrp="everyone"/>
        <w:tc>
          <w:tcPr>
            <w:tcW w:w="1274" w:type="dxa"/>
            <w:shd w:val="clear" w:color="auto" w:fill="auto"/>
            <w:vAlign w:val="center"/>
          </w:tcPr>
          <w:p w14:paraId="204A1458" w14:textId="7DC8D2F3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3733299"/>
          </w:p>
        </w:tc>
      </w:tr>
      <w:tr w:rsidR="00D6528D" w:rsidRPr="007F5EAA" w14:paraId="190910AB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  <w:hideMark/>
          </w:tcPr>
          <w:p w14:paraId="130FE8AD" w14:textId="435D495A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45DFBE1" w14:textId="35BA8ADF" w:rsidR="00D6528D" w:rsidRPr="007F5EAA" w:rsidRDefault="00D6528D" w:rsidP="00D6528D">
            <w:pPr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Demontaža (glej 70-1 20 Popis AKOS)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  <w:hideMark/>
          </w:tcPr>
          <w:p w14:paraId="0494C813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ACC3281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permStart w:id="373259586" w:edGrp="everyone"/>
        <w:tc>
          <w:tcPr>
            <w:tcW w:w="1182" w:type="dxa"/>
            <w:shd w:val="clear" w:color="auto" w:fill="auto"/>
            <w:vAlign w:val="center"/>
            <w:hideMark/>
          </w:tcPr>
          <w:p w14:paraId="66BA6224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73259586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1753F2C5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1770861099" w:edGrp="everyone"/>
        <w:tc>
          <w:tcPr>
            <w:tcW w:w="1274" w:type="dxa"/>
            <w:shd w:val="clear" w:color="auto" w:fill="auto"/>
            <w:vAlign w:val="center"/>
            <w:hideMark/>
          </w:tcPr>
          <w:p w14:paraId="0A95346E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70861099"/>
          </w:p>
        </w:tc>
      </w:tr>
      <w:tr w:rsidR="00D6528D" w:rsidRPr="007F5EAA" w14:paraId="16FA6CC7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1D4A8C7A" w14:textId="502CA0A4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FFBE056" w14:textId="5D4FEF4A" w:rsidR="00D6528D" w:rsidRPr="007F5EAA" w:rsidRDefault="00D6528D" w:rsidP="00D6528D">
            <w:pPr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Zamenjava ogrevalnega sistema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(glej 70-1 20 Popis AKOS)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14:paraId="0CDA300B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971BF95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permStart w:id="548634249" w:edGrp="everyone"/>
        <w:tc>
          <w:tcPr>
            <w:tcW w:w="1182" w:type="dxa"/>
            <w:shd w:val="clear" w:color="auto" w:fill="auto"/>
            <w:vAlign w:val="center"/>
          </w:tcPr>
          <w:p w14:paraId="0BCF89B4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48634249"/>
          </w:p>
        </w:tc>
        <w:tc>
          <w:tcPr>
            <w:tcW w:w="706" w:type="dxa"/>
            <w:shd w:val="clear" w:color="auto" w:fill="auto"/>
            <w:vAlign w:val="center"/>
          </w:tcPr>
          <w:p w14:paraId="33E27850" w14:textId="0B4DDB1B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1704073463" w:edGrp="everyone"/>
        <w:tc>
          <w:tcPr>
            <w:tcW w:w="1274" w:type="dxa"/>
            <w:shd w:val="clear" w:color="auto" w:fill="auto"/>
            <w:vAlign w:val="center"/>
          </w:tcPr>
          <w:p w14:paraId="122E5834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4073463"/>
          </w:p>
        </w:tc>
      </w:tr>
      <w:tr w:rsidR="00D6528D" w:rsidRPr="007F5EAA" w14:paraId="289F56DD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0BD3DF17" w14:textId="45F3BBE8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A222C94" w14:textId="04E391AA" w:rsidR="00D6528D" w:rsidRPr="007F5EAA" w:rsidRDefault="00D6528D" w:rsidP="00D6528D">
            <w:pPr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Zamenjava hladilnega sistema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(glej 70-1 20 Popis AKOS)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14:paraId="6C14FE95" w14:textId="42BB7F58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778BA4" w14:textId="2E1137E6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permStart w:id="1770677657" w:edGrp="everyone"/>
        <w:tc>
          <w:tcPr>
            <w:tcW w:w="1182" w:type="dxa"/>
            <w:shd w:val="clear" w:color="auto" w:fill="auto"/>
            <w:vAlign w:val="center"/>
          </w:tcPr>
          <w:p w14:paraId="113519FA" w14:textId="324031A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70677657"/>
          </w:p>
        </w:tc>
        <w:tc>
          <w:tcPr>
            <w:tcW w:w="706" w:type="dxa"/>
            <w:shd w:val="clear" w:color="auto" w:fill="auto"/>
            <w:vAlign w:val="center"/>
          </w:tcPr>
          <w:p w14:paraId="3D3247FD" w14:textId="63BDAF4E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57835258" w:edGrp="everyone"/>
        <w:tc>
          <w:tcPr>
            <w:tcW w:w="1274" w:type="dxa"/>
            <w:shd w:val="clear" w:color="auto" w:fill="auto"/>
            <w:vAlign w:val="center"/>
          </w:tcPr>
          <w:p w14:paraId="4D008947" w14:textId="61BCB414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7835258"/>
          </w:p>
        </w:tc>
      </w:tr>
      <w:tr w:rsidR="00D6528D" w:rsidRPr="007F5EAA" w14:paraId="4AB45782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1864281C" w14:textId="6F97E566" w:rsidR="00D6528D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5636AB9" w14:textId="2B66A391" w:rsidR="00D6528D" w:rsidRPr="007F5EAA" w:rsidRDefault="00D6528D" w:rsidP="00D6528D">
            <w:pPr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Elektro dela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(glej 70-1 20 Popis AKOS)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14:paraId="62023005" w14:textId="6775B3E6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8F9107A" w14:textId="29835C3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permStart w:id="1251553141" w:edGrp="everyone"/>
        <w:tc>
          <w:tcPr>
            <w:tcW w:w="1182" w:type="dxa"/>
            <w:shd w:val="clear" w:color="auto" w:fill="auto"/>
            <w:vAlign w:val="center"/>
          </w:tcPr>
          <w:p w14:paraId="55F9D7EF" w14:textId="023FD7EB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51553141"/>
          </w:p>
        </w:tc>
        <w:tc>
          <w:tcPr>
            <w:tcW w:w="706" w:type="dxa"/>
            <w:shd w:val="clear" w:color="auto" w:fill="auto"/>
            <w:vAlign w:val="center"/>
          </w:tcPr>
          <w:p w14:paraId="6CDDCDD4" w14:textId="664B03F9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1595107043" w:edGrp="everyone"/>
        <w:tc>
          <w:tcPr>
            <w:tcW w:w="1274" w:type="dxa"/>
            <w:shd w:val="clear" w:color="auto" w:fill="auto"/>
            <w:vAlign w:val="center"/>
          </w:tcPr>
          <w:p w14:paraId="142E2E56" w14:textId="210F8412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95107043"/>
          </w:p>
        </w:tc>
      </w:tr>
      <w:tr w:rsidR="00D6528D" w:rsidRPr="007F5EAA" w14:paraId="0FA99F6C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202BD660" w14:textId="2E751BA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6</w:t>
            </w:r>
            <w:r w:rsidRPr="007F5EA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CCBF0AC" w14:textId="6227DE79" w:rsidR="00D6528D" w:rsidRPr="007F5EAA" w:rsidRDefault="00D6528D" w:rsidP="00D6528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S</w:t>
            </w:r>
            <w:r w:rsidRPr="007F5EAA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ervis hladilnega sistema (vključuje točke 1, 2, 3 tehničnih specifikacij vzdrževanja)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14:paraId="46DCE17B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2C31436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permStart w:id="1874089785" w:edGrp="everyone"/>
        <w:tc>
          <w:tcPr>
            <w:tcW w:w="1182" w:type="dxa"/>
            <w:shd w:val="clear" w:color="auto" w:fill="auto"/>
            <w:vAlign w:val="center"/>
          </w:tcPr>
          <w:p w14:paraId="30EB1E01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74089785"/>
          </w:p>
        </w:tc>
        <w:tc>
          <w:tcPr>
            <w:tcW w:w="706" w:type="dxa"/>
            <w:shd w:val="clear" w:color="auto" w:fill="auto"/>
            <w:vAlign w:val="center"/>
          </w:tcPr>
          <w:p w14:paraId="46EAE3A8" w14:textId="560079F8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798757923" w:edGrp="everyone"/>
        <w:tc>
          <w:tcPr>
            <w:tcW w:w="1274" w:type="dxa"/>
            <w:shd w:val="clear" w:color="auto" w:fill="auto"/>
            <w:vAlign w:val="center"/>
          </w:tcPr>
          <w:p w14:paraId="3C2C6EF6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98757923"/>
          </w:p>
        </w:tc>
      </w:tr>
      <w:tr w:rsidR="00D6528D" w:rsidRPr="007F5EAA" w14:paraId="59F382DC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  <w:hideMark/>
          </w:tcPr>
          <w:p w14:paraId="7955B3B8" w14:textId="09C52FD8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7</w:t>
            </w:r>
            <w:r w:rsidRPr="007F5EA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7DC909A" w14:textId="4CF43726" w:rsidR="00D6528D" w:rsidRPr="007F5EAA" w:rsidRDefault="00D6528D" w:rsidP="00D6528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S</w:t>
            </w:r>
            <w:r w:rsidRPr="007F5EAA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ervis ogrevalnega in prezračevalnega sistema (vključuje točke 4, 5, tehničnih specifikacij vzdrževanja)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  <w:hideMark/>
          </w:tcPr>
          <w:p w14:paraId="13A46067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4131DF2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permStart w:id="684930048" w:edGrp="everyone"/>
        <w:tc>
          <w:tcPr>
            <w:tcW w:w="1182" w:type="dxa"/>
            <w:shd w:val="clear" w:color="auto" w:fill="auto"/>
            <w:vAlign w:val="center"/>
            <w:hideMark/>
          </w:tcPr>
          <w:p w14:paraId="0C708E2E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4930048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550B3634" w14:textId="45B4B120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1765694459" w:edGrp="everyone"/>
        <w:tc>
          <w:tcPr>
            <w:tcW w:w="1274" w:type="dxa"/>
            <w:shd w:val="clear" w:color="auto" w:fill="auto"/>
            <w:vAlign w:val="center"/>
            <w:hideMark/>
          </w:tcPr>
          <w:p w14:paraId="2A2B4B46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65694459"/>
          </w:p>
        </w:tc>
      </w:tr>
      <w:tr w:rsidR="00D6528D" w:rsidRPr="007F5EAA" w14:paraId="3FBC4AC9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</w:tcPr>
          <w:p w14:paraId="2BC5DA68" w14:textId="77777777" w:rsidR="00D6528D" w:rsidRPr="007F5EAA" w:rsidRDefault="00D6528D" w:rsidP="00D6528D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fiksni del (v EUR)</w:t>
            </w:r>
          </w:p>
        </w:tc>
        <w:permStart w:id="479594062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60588A3E" w14:textId="0C833D89" w:rsidR="00D6528D" w:rsidRPr="007F5EAA" w:rsidRDefault="00D6528D" w:rsidP="00D6528D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79594062"/>
          </w:p>
        </w:tc>
      </w:tr>
      <w:tr w:rsidR="00D6528D" w:rsidRPr="007F5EAA" w:rsidDel="00C47BE9" w14:paraId="4910BF61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  <w:hideMark/>
          </w:tcPr>
          <w:p w14:paraId="358DC7D4" w14:textId="77777777" w:rsidR="00D6528D" w:rsidRPr="007F5EAA" w:rsidDel="00C47BE9" w:rsidRDefault="00D6528D" w:rsidP="00D6528D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Z</w:t>
            </w:r>
            <w:r w:rsidRPr="007F5EAA" w:rsidDel="00C47BE9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7F5EAA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DDV za fiksni del (v EUR)</w:t>
            </w:r>
          </w:p>
        </w:tc>
        <w:permStart w:id="1034508735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1B37DC72" w14:textId="5B4FECED" w:rsidR="00D6528D" w:rsidRPr="007F5EAA" w:rsidDel="00C47BE9" w:rsidRDefault="00D6528D" w:rsidP="00D6528D">
            <w:pPr>
              <w:jc w:val="righ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4508735"/>
          </w:p>
        </w:tc>
      </w:tr>
      <w:tr w:rsidR="00D6528D" w:rsidRPr="007F5EAA" w:rsidDel="00C47BE9" w14:paraId="667AC070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  <w:hideMark/>
          </w:tcPr>
          <w:p w14:paraId="228ACE65" w14:textId="77777777" w:rsidR="00D6528D" w:rsidRPr="007F5EAA" w:rsidDel="00C47BE9" w:rsidRDefault="00D6528D" w:rsidP="00D6528D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7F5EAA" w:rsidDel="00C47BE9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7F5EAA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fiksni del (v EUR)</w:t>
            </w:r>
          </w:p>
        </w:tc>
        <w:permStart w:id="185155181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421CD095" w14:textId="72E9FF9B" w:rsidR="00D6528D" w:rsidRPr="007F5EAA" w:rsidDel="00C47BE9" w:rsidRDefault="00D6528D" w:rsidP="00D6528D">
            <w:pPr>
              <w:jc w:val="righ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5155181"/>
          </w:p>
        </w:tc>
      </w:tr>
      <w:tr w:rsidR="00D6528D" w:rsidRPr="007F5EAA" w14:paraId="358F72FC" w14:textId="77777777" w:rsidTr="00D6528D">
        <w:trPr>
          <w:trHeight w:val="283"/>
        </w:trPr>
        <w:tc>
          <w:tcPr>
            <w:tcW w:w="9077" w:type="dxa"/>
            <w:gridSpan w:val="8"/>
            <w:shd w:val="clear" w:color="auto" w:fill="DBE5F1" w:themeFill="accent1" w:themeFillTint="33"/>
            <w:vAlign w:val="center"/>
          </w:tcPr>
          <w:p w14:paraId="0E358080" w14:textId="77777777" w:rsidR="00D6528D" w:rsidRPr="007F5EAA" w:rsidRDefault="00D6528D" w:rsidP="00D6528D">
            <w:pPr>
              <w:jc w:val="left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D6528D" w:rsidRPr="007F5EAA" w14:paraId="3D644E05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379CBF69" w14:textId="3D153C09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7F5EA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367FE75" w14:textId="77777777" w:rsidR="00D6528D" w:rsidRPr="007F5EAA" w:rsidRDefault="00D6528D" w:rsidP="00D6528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Servisni posegi v primeru okvar – servisna ura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14:paraId="179983C8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76148C0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</w:t>
            </w:r>
          </w:p>
        </w:tc>
        <w:permStart w:id="1549758680" w:edGrp="everyone"/>
        <w:tc>
          <w:tcPr>
            <w:tcW w:w="1182" w:type="dxa"/>
            <w:shd w:val="clear" w:color="auto" w:fill="auto"/>
            <w:vAlign w:val="center"/>
          </w:tcPr>
          <w:p w14:paraId="6A30D752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49758680"/>
          </w:p>
        </w:tc>
        <w:tc>
          <w:tcPr>
            <w:tcW w:w="706" w:type="dxa"/>
            <w:shd w:val="clear" w:color="auto" w:fill="auto"/>
            <w:vAlign w:val="center"/>
          </w:tcPr>
          <w:p w14:paraId="6EC16271" w14:textId="3807D573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permStart w:id="646806486" w:edGrp="everyone"/>
        <w:tc>
          <w:tcPr>
            <w:tcW w:w="1274" w:type="dxa"/>
            <w:shd w:val="clear" w:color="auto" w:fill="auto"/>
            <w:vAlign w:val="center"/>
          </w:tcPr>
          <w:p w14:paraId="0BEA7A59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46806486"/>
          </w:p>
        </w:tc>
      </w:tr>
      <w:tr w:rsidR="00D6528D" w:rsidRPr="007F5EAA" w14:paraId="341D4F03" w14:textId="77777777" w:rsidTr="00D6528D">
        <w:trPr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4C11FDAB" w14:textId="7EABD7FA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7F5EA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93D5984" w14:textId="77777777" w:rsidR="00D6528D" w:rsidRPr="007F5EAA" w:rsidRDefault="00D6528D" w:rsidP="00D6528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Servisni material v primeru okvar (zagotovljena sredstva)</w:t>
            </w:r>
          </w:p>
        </w:tc>
        <w:tc>
          <w:tcPr>
            <w:tcW w:w="985" w:type="dxa"/>
            <w:gridSpan w:val="2"/>
            <w:shd w:val="clear" w:color="auto" w:fill="auto"/>
            <w:vAlign w:val="center"/>
          </w:tcPr>
          <w:p w14:paraId="71A01955" w14:textId="7777777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5F8BFCD" w14:textId="4C1C8917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52E2E0EE" w14:textId="0B81DDB1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64DBF2E9" w14:textId="522BD59A" w:rsidR="00D6528D" w:rsidRPr="007F5EAA" w:rsidRDefault="00D6528D" w:rsidP="00D652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502B66D" w14:textId="23D1DB0C" w:rsidR="00D6528D" w:rsidRPr="007F5EAA" w:rsidRDefault="0043203C" w:rsidP="00D652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10</w:t>
            </w:r>
            <w:r w:rsidR="00D6528D"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.000</w:t>
            </w:r>
          </w:p>
        </w:tc>
      </w:tr>
      <w:tr w:rsidR="00D6528D" w:rsidRPr="007F5EAA" w14:paraId="11F9A4DA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</w:tcPr>
          <w:p w14:paraId="2015BBC8" w14:textId="77777777" w:rsidR="00D6528D" w:rsidRPr="007F5EAA" w:rsidRDefault="00D6528D" w:rsidP="00D6528D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CD1A6D1" w14:textId="77777777" w:rsidR="00D6528D" w:rsidRPr="007F5EAA" w:rsidRDefault="00D6528D" w:rsidP="00D6528D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489517123" w:edGrp="everyone"/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89517123"/>
          </w:p>
        </w:tc>
      </w:tr>
      <w:tr w:rsidR="00D6528D" w:rsidRPr="007F5EAA" w:rsidDel="00C47BE9" w14:paraId="68AEB4CC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  <w:hideMark/>
          </w:tcPr>
          <w:p w14:paraId="3135FBAA" w14:textId="77777777" w:rsidR="00D6528D" w:rsidRPr="007F5EAA" w:rsidDel="00C47BE9" w:rsidRDefault="00D6528D" w:rsidP="00D6528D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Z</w:t>
            </w:r>
            <w:r w:rsidRPr="007F5EAA" w:rsidDel="00C47BE9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7F5EAA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F0472A2" w14:textId="77777777" w:rsidR="00D6528D" w:rsidRPr="007F5EAA" w:rsidDel="00C47BE9" w:rsidRDefault="00D6528D" w:rsidP="00D6528D">
            <w:pPr>
              <w:jc w:val="righ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 w:rsidDel="00C47BE9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 </w:t>
            </w:r>
            <w:permStart w:id="636634377" w:edGrp="everyone"/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6634377"/>
          </w:p>
        </w:tc>
      </w:tr>
      <w:tr w:rsidR="00D6528D" w:rsidRPr="007F5EAA" w:rsidDel="00C47BE9" w14:paraId="05A1B4E8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  <w:hideMark/>
          </w:tcPr>
          <w:p w14:paraId="115AF15F" w14:textId="77777777" w:rsidR="00D6528D" w:rsidRPr="007F5EAA" w:rsidDel="00C47BE9" w:rsidRDefault="00D6528D" w:rsidP="00D6528D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7F5EAA" w:rsidDel="00C47BE9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7F5EAA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8EA7545" w14:textId="77777777" w:rsidR="00D6528D" w:rsidRPr="007F5EAA" w:rsidDel="00C47BE9" w:rsidRDefault="00D6528D" w:rsidP="00D6528D">
            <w:pPr>
              <w:jc w:val="righ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 w:rsidDel="00C47BE9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 </w:t>
            </w:r>
            <w:permStart w:id="688553349" w:edGrp="everyone"/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8553349"/>
          </w:p>
        </w:tc>
      </w:tr>
      <w:tr w:rsidR="00D6528D" w:rsidRPr="007F5EAA" w:rsidDel="00C47BE9" w14:paraId="4B777D3E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DBE5F1" w:themeFill="accent1" w:themeFillTint="33"/>
            <w:vAlign w:val="center"/>
          </w:tcPr>
          <w:p w14:paraId="27A5DDC8" w14:textId="77777777" w:rsidR="00D6528D" w:rsidRPr="007F5EAA" w:rsidRDefault="00D6528D" w:rsidP="00D6528D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980" w:type="dxa"/>
            <w:gridSpan w:val="2"/>
            <w:shd w:val="clear" w:color="auto" w:fill="DBE5F1" w:themeFill="accent1" w:themeFillTint="33"/>
            <w:vAlign w:val="center"/>
          </w:tcPr>
          <w:p w14:paraId="213A0FA9" w14:textId="77777777" w:rsidR="00D6528D" w:rsidRPr="007F5EAA" w:rsidDel="00C47BE9" w:rsidRDefault="00D6528D" w:rsidP="00D6528D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</w:p>
        </w:tc>
      </w:tr>
      <w:tr w:rsidR="00D6528D" w:rsidRPr="007F5EAA" w14:paraId="21EFEE15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</w:tcPr>
          <w:p w14:paraId="420C8BDD" w14:textId="77777777" w:rsidR="00D6528D" w:rsidRPr="007F5EAA" w:rsidRDefault="00D6528D" w:rsidP="00D6528D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65E7D0A" w14:textId="77777777" w:rsidR="00D6528D" w:rsidRPr="007F5EAA" w:rsidRDefault="00D6528D" w:rsidP="00D6528D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703029174" w:edGrp="everyone"/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3029174"/>
          </w:p>
        </w:tc>
      </w:tr>
      <w:tr w:rsidR="00D6528D" w:rsidRPr="007F5EAA" w:rsidDel="00C47BE9" w14:paraId="334A4FDE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  <w:hideMark/>
          </w:tcPr>
          <w:p w14:paraId="0C8D6271" w14:textId="77777777" w:rsidR="00D6528D" w:rsidRPr="007F5EAA" w:rsidDel="00C47BE9" w:rsidRDefault="00D6528D" w:rsidP="00D6528D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Z</w:t>
            </w:r>
            <w:r w:rsidRPr="007F5EAA" w:rsidDel="00C47BE9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7F5EAA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7062F1E" w14:textId="77777777" w:rsidR="00D6528D" w:rsidRPr="007F5EAA" w:rsidDel="00C47BE9" w:rsidRDefault="00D6528D" w:rsidP="00D6528D">
            <w:pPr>
              <w:jc w:val="righ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 w:rsidDel="00C47BE9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 </w:t>
            </w:r>
            <w:permStart w:id="825521674" w:edGrp="everyone"/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5521674"/>
          </w:p>
        </w:tc>
      </w:tr>
      <w:tr w:rsidR="00D6528D" w:rsidRPr="007F5EAA" w:rsidDel="00C47BE9" w14:paraId="58AF72DC" w14:textId="77777777" w:rsidTr="00D6528D">
        <w:trPr>
          <w:trHeight w:val="283"/>
        </w:trPr>
        <w:tc>
          <w:tcPr>
            <w:tcW w:w="7097" w:type="dxa"/>
            <w:gridSpan w:val="6"/>
            <w:shd w:val="clear" w:color="auto" w:fill="F2F2F2" w:themeFill="background1" w:themeFillShade="F2"/>
            <w:vAlign w:val="center"/>
            <w:hideMark/>
          </w:tcPr>
          <w:p w14:paraId="44E6B371" w14:textId="77777777" w:rsidR="00D6528D" w:rsidRPr="007F5EAA" w:rsidDel="00C47BE9" w:rsidRDefault="00D6528D" w:rsidP="00D6528D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7F5EAA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7F5EAA" w:rsidDel="00C47BE9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7F5EAA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17ECDF1" w14:textId="77777777" w:rsidR="00D6528D" w:rsidRPr="007F5EAA" w:rsidDel="00C47BE9" w:rsidRDefault="00D6528D" w:rsidP="00D6528D">
            <w:pPr>
              <w:jc w:val="right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7F5EAA" w:rsidDel="00C47BE9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 </w:t>
            </w:r>
            <w:permStart w:id="80238237" w:edGrp="everyone"/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7F5EA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0238237"/>
          </w:p>
        </w:tc>
      </w:tr>
    </w:tbl>
    <w:p w14:paraId="4234FF33" w14:textId="77777777" w:rsidR="004B4407" w:rsidRPr="007F5EAA" w:rsidRDefault="004B4407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271C52B" w14:textId="327D9901" w:rsidR="00D47896" w:rsidRPr="007F5EAA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7F5EAA">
        <w:rPr>
          <w:rFonts w:asciiTheme="minorHAnsi" w:hAnsiTheme="minorHAnsi" w:cstheme="minorHAnsi"/>
          <w:sz w:val="20"/>
          <w:szCs w:val="20"/>
        </w:rPr>
        <w:t xml:space="preserve">Kraj in datum: </w:t>
      </w:r>
      <w:r w:rsidRPr="007F5EAA"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7F5EAA">
        <w:rPr>
          <w:rFonts w:asciiTheme="minorHAnsi" w:hAnsiTheme="minorHAnsi" w:cstheme="minorHAnsi"/>
          <w:sz w:val="20"/>
          <w:szCs w:val="20"/>
        </w:rPr>
        <w:tab/>
      </w:r>
      <w:r w:rsidRPr="007F5EAA">
        <w:rPr>
          <w:rFonts w:asciiTheme="minorHAnsi" w:hAnsiTheme="minorHAnsi" w:cstheme="minorHAnsi"/>
          <w:sz w:val="20"/>
          <w:szCs w:val="20"/>
        </w:rPr>
        <w:tab/>
      </w:r>
      <w:r w:rsidRPr="007F5EAA">
        <w:rPr>
          <w:rFonts w:asciiTheme="minorHAnsi" w:hAnsiTheme="minorHAnsi" w:cstheme="minorHAnsi"/>
          <w:sz w:val="20"/>
          <w:szCs w:val="20"/>
        </w:rPr>
        <w:tab/>
      </w:r>
      <w:r w:rsidRPr="007F5EAA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14:paraId="71A5E5C0" w14:textId="77777777" w:rsidR="00D47896" w:rsidRPr="007F5EAA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7F5EAA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7F5EAA">
        <w:rPr>
          <w:rFonts w:asciiTheme="minorHAnsi" w:hAnsiTheme="minorHAnsi" w:cstheme="minorHAnsi"/>
          <w:sz w:val="20"/>
          <w:szCs w:val="20"/>
        </w:rPr>
        <w:t>___________________________</w:t>
      </w:r>
    </w:p>
    <w:sectPr w:rsidR="00D47896" w:rsidRPr="007F5EAA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2E8E1" w16cex:dateUtc="2020-12-27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C5C711" w16cid:durableId="2392E8DB"/>
  <w16cid:commentId w16cid:paraId="74266645" w16cid:durableId="2392E8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C49F8" w14:textId="77777777" w:rsidR="00DF460A" w:rsidRDefault="00DF460A" w:rsidP="00184F9B">
      <w:r>
        <w:separator/>
      </w:r>
    </w:p>
  </w:endnote>
  <w:endnote w:type="continuationSeparator" w:id="0">
    <w:p w14:paraId="15407E9A" w14:textId="77777777" w:rsidR="00DF460A" w:rsidRDefault="00DF460A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CEA7AAC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0771B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6EB45D4F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6528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6528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7621A2F3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370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370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338A2" w14:textId="77777777" w:rsidR="00DF460A" w:rsidRDefault="00DF460A" w:rsidP="00184F9B">
      <w:r>
        <w:separator/>
      </w:r>
    </w:p>
  </w:footnote>
  <w:footnote w:type="continuationSeparator" w:id="0">
    <w:p w14:paraId="5E07FD6C" w14:textId="77777777" w:rsidR="00DF460A" w:rsidRDefault="00DF460A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sGhpXju7+tmE0jhc+pJffvGObGbZoxpPWMLQoWM8Tp3gLbNRrMaSfTwlJlrNCwOTJNyrlo6d6626grcpnZh7ZQ==" w:salt="KIDjNz7ARjHX4xNyuP8z8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A2FAF"/>
    <w:rsid w:val="000D0113"/>
    <w:rsid w:val="000D3414"/>
    <w:rsid w:val="000D3703"/>
    <w:rsid w:val="000D3E31"/>
    <w:rsid w:val="000D77F4"/>
    <w:rsid w:val="000E6310"/>
    <w:rsid w:val="000F2C1E"/>
    <w:rsid w:val="001012AF"/>
    <w:rsid w:val="00101985"/>
    <w:rsid w:val="001025FA"/>
    <w:rsid w:val="0015003B"/>
    <w:rsid w:val="00165089"/>
    <w:rsid w:val="00180C7D"/>
    <w:rsid w:val="001848C4"/>
    <w:rsid w:val="00184F9B"/>
    <w:rsid w:val="00194E25"/>
    <w:rsid w:val="001C1C50"/>
    <w:rsid w:val="001D4243"/>
    <w:rsid w:val="001F3348"/>
    <w:rsid w:val="001F5FC4"/>
    <w:rsid w:val="00220EE1"/>
    <w:rsid w:val="002235DF"/>
    <w:rsid w:val="00246A5A"/>
    <w:rsid w:val="00254577"/>
    <w:rsid w:val="00264F3C"/>
    <w:rsid w:val="00264FF8"/>
    <w:rsid w:val="00265280"/>
    <w:rsid w:val="002B5E81"/>
    <w:rsid w:val="002E4899"/>
    <w:rsid w:val="002F6DF3"/>
    <w:rsid w:val="00316F36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F0047"/>
    <w:rsid w:val="003F4AA2"/>
    <w:rsid w:val="00415676"/>
    <w:rsid w:val="004262E9"/>
    <w:rsid w:val="0043203C"/>
    <w:rsid w:val="0043782B"/>
    <w:rsid w:val="00461BA5"/>
    <w:rsid w:val="004B4407"/>
    <w:rsid w:val="004B606A"/>
    <w:rsid w:val="004C5C17"/>
    <w:rsid w:val="004E2E3C"/>
    <w:rsid w:val="004F20FD"/>
    <w:rsid w:val="004F54F2"/>
    <w:rsid w:val="00505AED"/>
    <w:rsid w:val="00512423"/>
    <w:rsid w:val="00553423"/>
    <w:rsid w:val="00555C4D"/>
    <w:rsid w:val="00566619"/>
    <w:rsid w:val="0058360A"/>
    <w:rsid w:val="005A6830"/>
    <w:rsid w:val="005B2EBD"/>
    <w:rsid w:val="005B5C81"/>
    <w:rsid w:val="005B6811"/>
    <w:rsid w:val="005D04E1"/>
    <w:rsid w:val="005E007D"/>
    <w:rsid w:val="005E332D"/>
    <w:rsid w:val="005E4054"/>
    <w:rsid w:val="005E671E"/>
    <w:rsid w:val="006129BD"/>
    <w:rsid w:val="00632D38"/>
    <w:rsid w:val="00634AF0"/>
    <w:rsid w:val="00671759"/>
    <w:rsid w:val="00672AED"/>
    <w:rsid w:val="00687FBF"/>
    <w:rsid w:val="006A61D4"/>
    <w:rsid w:val="006B31FC"/>
    <w:rsid w:val="0070416A"/>
    <w:rsid w:val="0070460E"/>
    <w:rsid w:val="0070618B"/>
    <w:rsid w:val="007109AE"/>
    <w:rsid w:val="00731760"/>
    <w:rsid w:val="007579B5"/>
    <w:rsid w:val="00790DD2"/>
    <w:rsid w:val="00793A49"/>
    <w:rsid w:val="007A0935"/>
    <w:rsid w:val="007B3209"/>
    <w:rsid w:val="007C0A5F"/>
    <w:rsid w:val="007C6B47"/>
    <w:rsid w:val="007C73E3"/>
    <w:rsid w:val="007E7276"/>
    <w:rsid w:val="007F0A1A"/>
    <w:rsid w:val="007F17B6"/>
    <w:rsid w:val="007F2C49"/>
    <w:rsid w:val="007F5EAA"/>
    <w:rsid w:val="00806C16"/>
    <w:rsid w:val="00811E18"/>
    <w:rsid w:val="008139A2"/>
    <w:rsid w:val="00842478"/>
    <w:rsid w:val="00852766"/>
    <w:rsid w:val="00893AD1"/>
    <w:rsid w:val="008A4B5D"/>
    <w:rsid w:val="008C4E18"/>
    <w:rsid w:val="008C58F8"/>
    <w:rsid w:val="008D16F8"/>
    <w:rsid w:val="008E448F"/>
    <w:rsid w:val="008E5CF6"/>
    <w:rsid w:val="0090073E"/>
    <w:rsid w:val="00905A78"/>
    <w:rsid w:val="009063F0"/>
    <w:rsid w:val="00923A77"/>
    <w:rsid w:val="0094431C"/>
    <w:rsid w:val="00994947"/>
    <w:rsid w:val="00994F5E"/>
    <w:rsid w:val="00995C01"/>
    <w:rsid w:val="009B016A"/>
    <w:rsid w:val="009B0553"/>
    <w:rsid w:val="009B0FD1"/>
    <w:rsid w:val="009C74D4"/>
    <w:rsid w:val="009C77A1"/>
    <w:rsid w:val="009D04E5"/>
    <w:rsid w:val="009E2021"/>
    <w:rsid w:val="009F14E7"/>
    <w:rsid w:val="009F2DC5"/>
    <w:rsid w:val="00A00F24"/>
    <w:rsid w:val="00A0771B"/>
    <w:rsid w:val="00A24E80"/>
    <w:rsid w:val="00A30E8B"/>
    <w:rsid w:val="00A33E6A"/>
    <w:rsid w:val="00A34F26"/>
    <w:rsid w:val="00A80851"/>
    <w:rsid w:val="00AA618B"/>
    <w:rsid w:val="00AA77E5"/>
    <w:rsid w:val="00AB1298"/>
    <w:rsid w:val="00AC2EF7"/>
    <w:rsid w:val="00AE4B6E"/>
    <w:rsid w:val="00AE57F7"/>
    <w:rsid w:val="00AF47AB"/>
    <w:rsid w:val="00B01C97"/>
    <w:rsid w:val="00B15C94"/>
    <w:rsid w:val="00B27AFA"/>
    <w:rsid w:val="00B27C55"/>
    <w:rsid w:val="00B5599B"/>
    <w:rsid w:val="00B7189A"/>
    <w:rsid w:val="00BA1CED"/>
    <w:rsid w:val="00BC78F1"/>
    <w:rsid w:val="00BD4924"/>
    <w:rsid w:val="00BE4DED"/>
    <w:rsid w:val="00BE7EA7"/>
    <w:rsid w:val="00C02627"/>
    <w:rsid w:val="00C3699C"/>
    <w:rsid w:val="00C72012"/>
    <w:rsid w:val="00C74063"/>
    <w:rsid w:val="00C83169"/>
    <w:rsid w:val="00C866A0"/>
    <w:rsid w:val="00C86C9B"/>
    <w:rsid w:val="00C96519"/>
    <w:rsid w:val="00C96E02"/>
    <w:rsid w:val="00CB63BD"/>
    <w:rsid w:val="00CD29FE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528D"/>
    <w:rsid w:val="00D670DD"/>
    <w:rsid w:val="00D7103A"/>
    <w:rsid w:val="00D76C90"/>
    <w:rsid w:val="00D773F3"/>
    <w:rsid w:val="00D83425"/>
    <w:rsid w:val="00D93B03"/>
    <w:rsid w:val="00DA68E6"/>
    <w:rsid w:val="00DB1875"/>
    <w:rsid w:val="00DB4273"/>
    <w:rsid w:val="00DC463A"/>
    <w:rsid w:val="00DC7A06"/>
    <w:rsid w:val="00DD7A47"/>
    <w:rsid w:val="00DF0FFA"/>
    <w:rsid w:val="00DF460A"/>
    <w:rsid w:val="00E04824"/>
    <w:rsid w:val="00E14915"/>
    <w:rsid w:val="00E2312B"/>
    <w:rsid w:val="00E35501"/>
    <w:rsid w:val="00E37317"/>
    <w:rsid w:val="00E439B6"/>
    <w:rsid w:val="00E728B1"/>
    <w:rsid w:val="00E9442B"/>
    <w:rsid w:val="00EB181E"/>
    <w:rsid w:val="00ED3012"/>
    <w:rsid w:val="00ED7BC0"/>
    <w:rsid w:val="00EF24B7"/>
    <w:rsid w:val="00EF5954"/>
    <w:rsid w:val="00F00295"/>
    <w:rsid w:val="00F103CF"/>
    <w:rsid w:val="00F16086"/>
    <w:rsid w:val="00F2173D"/>
    <w:rsid w:val="00F3540B"/>
    <w:rsid w:val="00F42929"/>
    <w:rsid w:val="00F43BD5"/>
    <w:rsid w:val="00F469D4"/>
    <w:rsid w:val="00F53CE8"/>
    <w:rsid w:val="00F813F1"/>
    <w:rsid w:val="00F90370"/>
    <w:rsid w:val="00F96971"/>
    <w:rsid w:val="00FA5595"/>
    <w:rsid w:val="00FB4203"/>
    <w:rsid w:val="00FC2AA0"/>
    <w:rsid w:val="00FD552B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2AE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2AED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B21EE-A642-499B-9709-87B26B216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12</TotalTime>
  <Pages>1</Pages>
  <Words>284</Words>
  <Characters>1622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10</cp:revision>
  <cp:lastPrinted>2019-02-26T13:34:00Z</cp:lastPrinted>
  <dcterms:created xsi:type="dcterms:W3CDTF">2021-01-05T10:55:00Z</dcterms:created>
  <dcterms:modified xsi:type="dcterms:W3CDTF">2021-04-22T06:11:00Z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